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31DEB3CE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Gulbene Municipality</w:t>
      </w:r>
    </w:p>
    <w:p w14:paraId="154BFAEF" w14:textId="47A4A9B9" w:rsidR="00E92600" w:rsidRPr="00F97105" w:rsidRDefault="001871F6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34295F21">
                <wp:simplePos x="0" y="0"/>
                <wp:positionH relativeFrom="margin">
                  <wp:posOffset>3429635</wp:posOffset>
                </wp:positionH>
                <wp:positionV relativeFrom="paragraph">
                  <wp:posOffset>49530</wp:posOffset>
                </wp:positionV>
                <wp:extent cx="2691765" cy="819785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19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747DA55D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Gulbene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$23 210, above the Latvian median of $22 838</w:t>
                            </w:r>
                            <w:r w:rsidR="00524ED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24ED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mployment</w:t>
                            </w:r>
                            <w:r w:rsidR="00524ED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rate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52%, equal to the Latvian median. The enterprise creation rate, based on the most recent three years available, is 2.6%,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75D69C3D" w:rsidR="009F6770" w:rsidRPr="007F14F9" w:rsidRDefault="001871F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1871F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records comparatively low visitor demand, international reach and arts-sector dynamism</w:t>
                            </w:r>
                            <w:r w:rsidR="00D7737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D7737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686 per 1 000 inhabitants, below the Latvian median of 1 098. Foreign tourists account for 16% of stays, below the Latvian median of 27%. Enterprise creation in arts and recreation, based on the most recent three years available, is 2.8%,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4D754A69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Gulbene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6% of built-up area (100-year return period), below the Latvian median of 8%. The </w:t>
                            </w:r>
                            <w:r w:rsidR="001871F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1871F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1871F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ndex</w:t>
                            </w:r>
                            <w:r w:rsidR="001871F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(HPI)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143 (2021=100), above the Latvian median of 136</w:t>
                            </w:r>
                            <w:r w:rsidR="001871F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y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early HPI change is 12%,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0AFCE075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64FBD6DB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Gulbene combines education and school-access constraints with comparatively low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6 minutes, above the Latvian median of 5 minutes</w:t>
                            </w:r>
                            <w:r w:rsidR="00066AB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t</w:t>
                            </w:r>
                            <w:r w:rsidR="00066ABC" w:rsidRPr="00066AB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ravel time to healthcare</w:t>
                            </w:r>
                            <w:r w:rsidR="00066AB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notably longer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0CB8CF95" w:rsidR="009F6770" w:rsidRPr="007F14F9" w:rsidRDefault="00393F0F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393F0F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Gulbene combines above-median broadband speeds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Download speed is 85 Mbps, above the Latvian median of 78 Mbps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below the EU median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48% of the network, below the Latvian median of 59%. Cycleway density is 0.003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785D3485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Gulbene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</w:t>
                            </w:r>
                            <w:r w:rsidR="00393F0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82% of land, above the Latvian median of 77%, and has grown by 29% since 2000, above the Latvian median of 25%. Protected areas cover 3% of land,</w:t>
                            </w:r>
                            <w:r w:rsidR="00393F0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well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05pt;margin-top:3.9pt;width:211.95pt;height:645.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747DA55D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Gulbene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$23 210, above the Latvian median of $22 838</w:t>
                      </w:r>
                      <w:r w:rsidR="00524ED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524ED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mployment</w:t>
                      </w:r>
                      <w:r w:rsidR="00524ED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rate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52%, equal to the Latvian median. The enterprise creation rate, based on the most recent three years available, is 2.6%,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75D69C3D" w:rsidR="009F6770" w:rsidRPr="007F14F9" w:rsidRDefault="001871F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1871F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records comparatively low visitor demand, international reach and arts-sector dynamism</w:t>
                      </w:r>
                      <w:r w:rsidR="00D7737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D7737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686 per 1 000 inhabitants, below the Latvian median of 1 098. Foreign tourists account for 16% of stays, below the Latvian median of 27%. Enterprise creation in arts and recreation, based on the most recent three years available, is 2.8%,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4D754A69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Gulbene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6% of built-up area (100-year return period), below the Latvian median of 8%. The </w:t>
                      </w:r>
                      <w:r w:rsidR="001871F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1871F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1871F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ndex</w:t>
                      </w:r>
                      <w:r w:rsidR="001871F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(HPI)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143 (2021=100), above the Latvian median of 136</w:t>
                      </w:r>
                      <w:r w:rsidR="001871F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y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early HPI change is 12%,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0AFCE075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64FBD6DB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Gulbene combines education and school-access constraints with comparatively low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6 minutes, above the Latvian median of 5 minutes</w:t>
                      </w:r>
                      <w:r w:rsidR="00066AB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t</w:t>
                      </w:r>
                      <w:r w:rsidR="00066ABC" w:rsidRPr="00066AB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ravel time to healthcare</w:t>
                      </w:r>
                      <w:r w:rsidR="00066AB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notably longer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0CB8CF95" w:rsidR="009F6770" w:rsidRPr="007F14F9" w:rsidRDefault="00393F0F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393F0F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Gulbene combines above-median broadband speeds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Download speed is 85 Mbps, above the Latvian median of 78 Mbps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below the EU median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48% of the network, below the Latvian median of 59%. Cycleway density is 0.003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785D3485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Gulbene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</w:t>
                      </w:r>
                      <w:r w:rsidR="00393F0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82% of land, above the Latvian median of 77%, and has grown by 29% since 2000, above the Latvian median of 25%. Protected areas cover 3% of land,</w:t>
                      </w:r>
                      <w:r w:rsidR="00393F0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well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5197D">
        <w:rPr>
          <w:noProof/>
        </w:rPr>
        <w:drawing>
          <wp:inline distT="0" distB="0" distL="0" distR="0" wp14:anchorId="386B2162" wp14:editId="00EC7403">
            <wp:extent cx="3060000" cy="2135419"/>
            <wp:effectExtent l="0" t="0" r="0" b="0"/>
            <wp:docPr id="1334153961" name="Gulben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Gulben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23 210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20 408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3319F" w14:textId="77777777" w:rsidR="00BE1394" w:rsidRDefault="00BE1394" w:rsidP="00CC3749"/>
  </w:endnote>
  <w:endnote w:type="continuationSeparator" w:id="0">
    <w:p w14:paraId="3E24EEF8" w14:textId="77777777" w:rsidR="00BE1394" w:rsidRPr="00CF4424" w:rsidRDefault="00BE1394" w:rsidP="00CF4424">
      <w:pPr>
        <w:pStyle w:val="Footer"/>
        <w:jc w:val="both"/>
      </w:pPr>
    </w:p>
  </w:endnote>
  <w:endnote w:type="continuationNotice" w:id="1">
    <w:p w14:paraId="094ED9D4" w14:textId="77777777" w:rsidR="00BE1394" w:rsidRDefault="00BE13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384A5" w14:textId="77777777" w:rsidR="00BE1394" w:rsidRDefault="00BE1394" w:rsidP="00CC3749">
      <w:r>
        <w:separator/>
      </w:r>
    </w:p>
  </w:footnote>
  <w:footnote w:type="continuationSeparator" w:id="0">
    <w:p w14:paraId="372F0823" w14:textId="77777777" w:rsidR="00BE1394" w:rsidRDefault="00BE1394" w:rsidP="00CC3749">
      <w:r>
        <w:continuationSeparator/>
      </w:r>
    </w:p>
  </w:footnote>
  <w:footnote w:type="continuationNotice" w:id="1">
    <w:p w14:paraId="25481731" w14:textId="77777777" w:rsidR="00BE1394" w:rsidRDefault="00BE13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BE1394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BE1394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66ABC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1F6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3F0F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4ED3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096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394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81B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48043527-83DD-49D6-9AC1-F3B27A18343F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1621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95</cp:revision>
  <dcterms:created xsi:type="dcterms:W3CDTF">2025-11-27T15:04:00Z</dcterms:created>
  <dcterms:modified xsi:type="dcterms:W3CDTF">2026-07-27T09:57:00Z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