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5AB0388C" w:rsidR="00E92600" w:rsidRPr="00457A28" w:rsidRDefault="002A6D42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363CEDCA">
                <wp:simplePos x="0" y="0"/>
                <wp:positionH relativeFrom="margin">
                  <wp:posOffset>3425190</wp:posOffset>
                </wp:positionH>
                <wp:positionV relativeFrom="paragraph">
                  <wp:posOffset>-59542</wp:posOffset>
                </wp:positionV>
                <wp:extent cx="2691765" cy="9432524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94325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2E528EBA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Jelgava combines comparatively high output with favourable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$28 487, above the Latvian median of $22 838. Employment is 56%, above the Latvian median of 52%. The enterprise creation rate, based on the most recent three years available, is 1.8%, above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67AB5" w:rsidRPr="00067AB5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>Nevertheless, all these indicators are below the EU benchmark.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27C09208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limited visitor demand with favourable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493 per 1 000 inhabitants, below the Latvian median of 1 098. Foreign tourists account for 49% of stays, above the Latvian</w:t>
                            </w:r>
                            <w:r w:rsidR="0007762B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and EU medians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7762B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(both at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27%</w:t>
                            </w:r>
                            <w:r w:rsidR="0007762B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Enterprise creation in arts and recreation, based on the most recent three years available, is 6%, above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31A6EBBF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Jelgava combines high flood exposure with favourable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17% of built-up area (100-year return period), above the Latvian median of 8%. The house price index is 121 (2021=100), below the Latvian median of 136, </w:t>
                            </w:r>
                            <w:r w:rsidR="006358E8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indicating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a more favourable result. Yearly HPI change is 0.26%, below the Latvian median of 6%. Land burned is 0%, </w:t>
                            </w:r>
                            <w:r w:rsidR="00067AB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while the change in soil mo</w:t>
                            </w:r>
                            <w:r w:rsidR="002A6D42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isture in -1.9% compared to the reference period.</w:t>
                            </w:r>
                          </w:p>
                          <w:p w14:paraId="068D0919" w14:textId="037F2480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2D4C3202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Jelgava combines favourable education and school access with elevated air pollution.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31%, above the Latvian median of 23%. Primary education travel time is 3 minutes, below the Latvian median of 5 minutes. </w:t>
                            </w:r>
                            <w:r w:rsidR="0083119B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Travel time to healthcare services is also below </w:t>
                            </w:r>
                            <w:r w:rsidR="006976D1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Latvian and EU </w:t>
                            </w:r>
                            <w:r w:rsidR="0083119B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benchmarks.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PM2.5 exposure is 12 µg/m³, above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DB6E85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Jelgava combines strong fixed broadband with favourable road surfacing and cycleway provision</w:t>
                            </w:r>
                            <w:r w:rsidR="0083119B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at the national level</w:t>
                            </w: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136 Mbps, above the Latvian median of 78 Mbps</w:t>
                            </w:r>
                            <w:r w:rsidR="006976D1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and equal to the EU benchmark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Paved roads represent 78% of the network, above the Latvian median of 59%. Cycleway density is 0.76 km/km², above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427D747A" w:rsidR="009F6770" w:rsidRPr="007F14F9" w:rsidRDefault="00BE6FED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 w:rsidRPr="00BE6FED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Jelgava combines an almost fully renewable electricity mix and tree cover in line with the national median with comparatively limited forest expansion and protected land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99% of electricity generation, below the Latvian median of 100%. Tree cover reaches 77% of land, equal to the Latvian median, and has grown by 6% since 2000, below the Latvian median of 25%. Protected areas cover 4.4% of land, below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9.7pt;margin-top:-4.7pt;width:211.95pt;height:742.7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2E528EBA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Jelgava combines comparatively high output with favourable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$28 487, above the Latvian median of $22 838. Employment is 56%, above the Latvian median of 52%. The enterprise creation rate, based on the most recent three years available, is 1.8%, above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067AB5" w:rsidRPr="00067AB5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>Nevertheless, all these indicators are below the EU benchmark.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27C09208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limited visitor demand with favourable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493 per 1 000 inhabitants, below the Latvian median of 1 098. Foreign tourists account for 49% of stays, above the Latvian</w:t>
                      </w:r>
                      <w:r w:rsidR="0007762B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and EU medians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</w:t>
                      </w:r>
                      <w:r w:rsidR="0007762B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(both at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27%</w:t>
                      </w:r>
                      <w:r w:rsidR="0007762B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Enterprise creation in arts and recreation, based on the most recent three years available, is 6%, above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31A6EBBF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Jelgava combines high flood exposure with favourable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17% of built-up area (100-year return period), above the Latvian median of 8%. The house price index is 121 (2021=100), below the Latvian median of 136, </w:t>
                      </w:r>
                      <w:r w:rsidR="006358E8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indicating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a more favourable result. Yearly HPI change is 0.26%, below the Latvian median of 6%. Land burned is 0%, </w:t>
                      </w:r>
                      <w:r w:rsidR="00067AB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while the change in soil mo</w:t>
                      </w:r>
                      <w:r w:rsidR="002A6D42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isture in -1.9% compared to the reference period.</w:t>
                      </w:r>
                    </w:p>
                    <w:p w14:paraId="068D0919" w14:textId="037F2480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2D4C3202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Jelgava combines favourable education and school access with elevated air pollution.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31%, above the Latvian median of 23%. Primary education travel time is 3 minutes, below the Latvian median of 5 minutes. </w:t>
                      </w:r>
                      <w:r w:rsidR="0083119B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Travel time to healthcare services is also below </w:t>
                      </w:r>
                      <w:r w:rsidR="006976D1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Latvian and EU </w:t>
                      </w:r>
                      <w:r w:rsidR="0083119B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benchmarks.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PM2.5 exposure is 12 µg/m³, above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DB6E85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Jelgava combines strong fixed broadband with favourable road surfacing and cycleway provision</w:t>
                      </w:r>
                      <w:r w:rsidR="0083119B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at the national level</w:t>
                      </w: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136 Mbps, above the Latvian median of 78 Mbps</w:t>
                      </w:r>
                      <w:r w:rsidR="006976D1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and equal to the EU benchmark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Paved roads represent 78% of the network, above the Latvian median of 59%. Cycleway density is 0.76 km/km², above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427D747A" w:rsidR="009F6770" w:rsidRPr="007F14F9" w:rsidRDefault="00BE6FED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 w:rsidRPr="00BE6FED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Jelgava combines an almost fully renewable electricity mix and tree cover in line with the national median with comparatively limited forest expansion and protected land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99% of electricity generation, below the Latvian median of 100%. Tree cover reaches 77% of land, equal to the Latvian median, and has grown by 6% since 2000, below the Latvian median of 25%. Protected areas cover 4.4% of land, below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D1AFE">
        <w:rPr>
          <w:sz w:val="24"/>
          <w:szCs w:val="28"/>
        </w:rPr>
        <w:t>Jelgava State City</w:t>
      </w:r>
    </w:p>
    <w:p w14:paraId="154BFAEF" w14:textId="1CBB5B74" w:rsidR="00E92600" w:rsidRPr="00F97105" w:rsidRDefault="00F5197D" w:rsidP="00F97105">
      <w:pPr>
        <w:pStyle w:val="Para0"/>
        <w:spacing w:before="360"/>
      </w:pPr>
      <w:r>
        <w:rPr>
          <w:noProof/>
        </w:rPr>
        <w:drawing>
          <wp:inline distT="0" distB="0" distL="0" distR="0" wp14:anchorId="2782BF72" wp14:editId="5DF73807">
            <wp:extent cx="3060000" cy="2135419"/>
            <wp:effectExtent l="0" t="0" r="0" b="0"/>
            <wp:docPr id="1334153961" name="Jelga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Jelgava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28 487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25 048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493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0.87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D864B" w14:textId="77777777" w:rsidR="008D20C0" w:rsidRDefault="008D20C0" w:rsidP="00CC3749"/>
  </w:endnote>
  <w:endnote w:type="continuationSeparator" w:id="0">
    <w:p w14:paraId="029CE9CD" w14:textId="77777777" w:rsidR="008D20C0" w:rsidRPr="00CF4424" w:rsidRDefault="008D20C0" w:rsidP="00CF4424">
      <w:pPr>
        <w:pStyle w:val="Footer"/>
        <w:jc w:val="both"/>
      </w:pPr>
    </w:p>
  </w:endnote>
  <w:endnote w:type="continuationNotice" w:id="1">
    <w:p w14:paraId="282821EA" w14:textId="77777777" w:rsidR="008D20C0" w:rsidRDefault="008D20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3D2D5" w14:textId="77777777" w:rsidR="008D20C0" w:rsidRDefault="008D20C0" w:rsidP="00CC3749">
      <w:r>
        <w:separator/>
      </w:r>
    </w:p>
  </w:footnote>
  <w:footnote w:type="continuationSeparator" w:id="0">
    <w:p w14:paraId="6B71A7EC" w14:textId="77777777" w:rsidR="008D20C0" w:rsidRDefault="008D20C0" w:rsidP="00CC3749">
      <w:r>
        <w:continuationSeparator/>
      </w:r>
    </w:p>
  </w:footnote>
  <w:footnote w:type="continuationNotice" w:id="1">
    <w:p w14:paraId="0529472F" w14:textId="77777777" w:rsidR="008D20C0" w:rsidRDefault="008D20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67AB5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62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6D42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8E8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AE3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6D1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064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19B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0C0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6FBC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6FED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79B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09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Props1.xml><?xml version="1.0" encoding="utf-8"?>
<ds:datastoreItem xmlns:ds="http://schemas.openxmlformats.org/officeDocument/2006/customXml" ds:itemID="{516709CC-D765-4B9E-9252-729E22E44B9E}"/>
</file>

<file path=customXml/itemProps2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3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164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1625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DONOSO SALAS Jose Ignacio, CFE/RDG (EXT)</cp:lastModifiedBy>
  <cp:revision>98</cp:revision>
  <dcterms:created xsi:type="dcterms:W3CDTF">2025-11-27T15:04:00Z</dcterms:created>
  <dcterms:modified xsi:type="dcterms:W3CDTF">2026-07-27T14:01:00Z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