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Preiļi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A22D589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50582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0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Preiļi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$13 844, below the Latvian median of $22 838. Employment is 50%, below the Latvian median of 52%. The enterprise creation rate, based on the most recent three years available, is -1.1%,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408 per 1 000 inhabitants, below the Latvian median of 1 098. Foreign tourists account for 2.5% of stays, below the Latvian median of 27%. Enterprise creation in arts and recreation, based on the most recent three years available, is 3.4%,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B57CAE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Preiļi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2.2% of built-up area (100-year return period), below the Latvian median of 8%. The house price index is 160 (2021=100), above the Latvian median of 136. Yearly HPI change is 22%, above the Latvian median of 6%. Land burned is 0%, equal to the Latvian median</w:t>
                            </w:r>
                            <w:r w:rsidR="00927C1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4D66180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5B93F6DE" w:rsidR="009F6770" w:rsidRPr="00FC156D" w:rsidRDefault="00FC156D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C156D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Preiļi combines low tertiary educational attainment with school access at the Latvian median and comparatively low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22%, below the Latvian median of 23%. Primary education travel time is 5 minutes, equal to the Latvian median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5672964E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Preiļi combines fixed broadband at the national midpoint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78 Mbps, equal to the Latvian media</w:t>
                            </w:r>
                            <w:r w:rsidR="00FC156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55% of the network, below the Latvian median of 59%. Cycleway density is less than 0.001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65F39215" w:rsidR="009F6770" w:rsidRPr="00623303" w:rsidRDefault="00623303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2330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Preiļi combines a fully renewable electricity mix with comparatively low tree cover, limited forest expansion and limited protected land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927C1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786BE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73% of land, below the Latvian median of 77%, and has grown by 19% since 2000, below the Latvian median of 25%. Protected areas cover 5%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69.7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Preiļi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$13 844, below the Latvian median of $22 838. Employment is 50%, below the Latvian median of 52%. The enterprise creation rate, based on the most recent three years available, is -1.1%,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408 per 1 000 inhabitants, below the Latvian median of 1 098. Foreign tourists account for 2.5% of stays, below the Latvian median of 27%. Enterprise creation in arts and recreation, based on the most recent three years available, is 3.4%,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B57CAE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Preiļi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2.2% of built-up area (100-year return period), below the Latvian median of 8%. The house price index is 160 (2021=100), above the Latvian median of 136. Yearly HPI change is 22%, above the Latvian median of 6%. Land burned is 0%, equal to the Latvian median</w:t>
                      </w:r>
                      <w:r w:rsidR="00927C1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4D66180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5B93F6DE" w:rsidR="009F6770" w:rsidRPr="00FC156D" w:rsidRDefault="00FC156D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C156D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Preiļi combines low tertiary educational attainment with school access at the Latvian median and comparatively low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22%, below the Latvian median of 23%. Primary education travel time is 5 minutes, equal to the Latvian median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5672964E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Preiļi combines fixed broadband at the national midpoint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78 Mbps, equal to the Latvian media</w:t>
                      </w:r>
                      <w:r w:rsidR="00FC156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55% of the network, below the Latvian median of 59%. Cycleway density is less than 0.001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65F39215" w:rsidR="009F6770" w:rsidRPr="00623303" w:rsidRDefault="00623303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2330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Preiļi combines a fully renewable electricity mix with comparatively low tree cover, limited forest expansion and limited protected land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927C1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786BE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73% of land, below the Latvian median of 77%, and has grown by 19% since 2000, below the Latvian median of 25%. Protected areas cover 5%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3795197" wp14:editId="303BB9C4">
            <wp:extent cx="3060000" cy="2135419"/>
            <wp:effectExtent l="0" t="0" r="0" b="0"/>
            <wp:docPr id="1334153961" name="Preiļ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Preiļ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13 844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12 173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2AEC6" w14:textId="77777777" w:rsidR="006929A5" w:rsidRDefault="006929A5" w:rsidP="00CC3749"/>
  </w:endnote>
  <w:endnote w:type="continuationSeparator" w:id="0">
    <w:p w14:paraId="1B540B36" w14:textId="77777777" w:rsidR="006929A5" w:rsidRPr="00CF4424" w:rsidRDefault="006929A5" w:rsidP="00CF4424">
      <w:pPr>
        <w:pStyle w:val="Footer"/>
        <w:jc w:val="both"/>
      </w:pPr>
    </w:p>
  </w:endnote>
  <w:endnote w:type="continuationNotice" w:id="1">
    <w:p w14:paraId="40F248D4" w14:textId="77777777" w:rsidR="006929A5" w:rsidRDefault="00692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C5B62" w14:textId="77777777" w:rsidR="006929A5" w:rsidRDefault="006929A5" w:rsidP="00CC3749">
      <w:r>
        <w:separator/>
      </w:r>
    </w:p>
  </w:footnote>
  <w:footnote w:type="continuationSeparator" w:id="0">
    <w:p w14:paraId="762D032E" w14:textId="77777777" w:rsidR="006929A5" w:rsidRDefault="006929A5" w:rsidP="00CC3749">
      <w:r>
        <w:continuationSeparator/>
      </w:r>
    </w:p>
  </w:footnote>
  <w:footnote w:type="continuationNotice" w:id="1">
    <w:p w14:paraId="240731D4" w14:textId="77777777" w:rsidR="006929A5" w:rsidRDefault="00692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3F9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3303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9A5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6BEA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27C12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156D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69A46F6C-3F8F-4EBF-B880-91F65A0245AB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1625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94</cp:revision>
  <dcterms:created xsi:type="dcterms:W3CDTF">2025-11-27T15:04:00Z</dcterms:created>
  <dcterms:modified xsi:type="dcterms:W3CDTF">2026-07-27T10:13:00Z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