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30EA955F" w:rsidR="00E92600" w:rsidRPr="00457A28" w:rsidRDefault="00532F6D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2EA1AAB" wp14:editId="72E8A9E7">
                <wp:simplePos x="0" y="0"/>
                <wp:positionH relativeFrom="margin">
                  <wp:posOffset>3430221</wp:posOffset>
                </wp:positionH>
                <wp:positionV relativeFrom="paragraph">
                  <wp:posOffset>29574</wp:posOffset>
                </wp:positionV>
                <wp:extent cx="2691765" cy="9210582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921058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4B596690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Rēzekne combines comparatively high output </w:t>
                            </w:r>
                            <w:r w:rsidR="00BF1B52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at the national level </w:t>
                            </w: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with mixed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$29 772, above the Latvian median of $22 838</w:t>
                            </w:r>
                            <w:r w:rsidR="00BF1B5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but well below the EU benchmark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Employment is 50%, below the Latvian median of 52%. The enterprise creation rate, based on the most recent three years available, is 1.7%,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153D7E9C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mixed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1 515 per 1 000 inhabitants, above the Latvian median of 1 098. Foreign tourists account for 37% of stays, above the Latvian </w:t>
                            </w:r>
                            <w:r w:rsidR="00BF1B5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and EU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median</w:t>
                            </w:r>
                            <w:r w:rsidR="00BF1B5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F1B5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(both at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27%</w:t>
                            </w:r>
                            <w:r w:rsidR="00BF1B5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Enterprise creation in arts and recreation, based on the most recent three years available, is 2.3%,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151AE74B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Rēzekne combines low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7% of built-up area (100-year return period), below the Latvian median of 8%. The house price index is 155 (2021=100), above the Latvian median of 136. Yearly HPI change is 13%, above the Latvian median of 6%. Land burned is 0%</w:t>
                            </w:r>
                            <w:r w:rsidR="002C64D9" w:rsidRPr="002C64D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although soil moisture has declined sharply.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16356778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28C23EBC" w:rsidR="009F6770" w:rsidRPr="00D50CBC" w:rsidRDefault="00D50CBC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D50CBC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Rēzekne</w:t>
                            </w:r>
                            <w:proofErr w:type="spellEnd"/>
                            <w:r w:rsidRPr="00D50CBC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combines high tertiary educational attainment and good access to primary education with comparatively low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29%, above the Latvian median of 23%. Primary education travel time is 2.7 minutes, below the Latvian median of 5 minutes</w:t>
                            </w:r>
                            <w:r w:rsidR="00316C2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, while travel time to healthcare services is </w:t>
                            </w:r>
                            <w:r w:rsidR="00F44CC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4.5 minu</w:t>
                            </w:r>
                            <w:r w:rsidR="00532F6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tes, well below the EU benchmark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PM2.5 exposure is 9 µg/m³, below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06EAF900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Rēzekne combines strong fixed broadband with favourable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151 Mbps, above the Latvian</w:t>
                            </w:r>
                            <w:r w:rsidR="00532F6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(78 Mbps) and EU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32F6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(136 Mbps)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median</w:t>
                            </w:r>
                            <w:r w:rsidR="00532F6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Paved roads represent 87% of the network, above the Latvian median of 59%. Cycleway density is 0.58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39C678CA" w:rsidR="009F6770" w:rsidRPr="00B57000" w:rsidRDefault="00B57000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B57000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Rēzekne</w:t>
                            </w:r>
                            <w:proofErr w:type="spellEnd"/>
                            <w:r w:rsidRPr="00B57000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combines a near-fully renewable electricity mix with comparatively low tree cover, limited forest expansion and limited protected land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99% of electricity generation, </w:t>
                            </w:r>
                            <w:r w:rsidR="00EF14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slightly 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below the Latvian median of 100%</w:t>
                            </w:r>
                            <w:r w:rsidR="00EF14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but well above the EU median (</w:t>
                            </w:r>
                            <w:r w:rsidR="00822B4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39%)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Tree cover reaches 61% of land, below the Latvian median of 77%, and has grown by 7% since 2000, below the Latvian median of 25%. Protected areas cover 0%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0.1pt;margin-top:2.35pt;width:211.95pt;height:725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4B596690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Rēzekne combines comparatively high output </w:t>
                      </w:r>
                      <w:r w:rsidR="00BF1B52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at the national level </w:t>
                      </w: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with mixed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$29 772, above the Latvian median of $22 838</w:t>
                      </w:r>
                      <w:r w:rsidR="00BF1B5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but well below the EU benchmark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Employment is 50%, below the Latvian median of 52%. The enterprise creation rate, based on the most recent three years available, is 1.7%,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153D7E9C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mixed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1 515 per 1 000 inhabitants, above the Latvian median of 1 098. Foreign tourists account for 37% of stays, above the Latvian </w:t>
                      </w:r>
                      <w:r w:rsidR="00BF1B5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and EU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median</w:t>
                      </w:r>
                      <w:r w:rsidR="00BF1B5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s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</w:t>
                      </w:r>
                      <w:r w:rsidR="00BF1B5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(both at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27%</w:t>
                      </w:r>
                      <w:r w:rsidR="00BF1B5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Enterprise creation in arts and recreation, based on the most recent three years available, is 2.3%,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151AE74B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Rēzekne combines low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7% of built-up area (100-year return period), below the Latvian median of 8%. The house price index is 155 (2021=100), above the Latvian median of 136. Yearly HPI change is 13%, above the Latvian median of 6%. Land burned is 0%</w:t>
                      </w:r>
                      <w:r w:rsidR="002C64D9" w:rsidRPr="002C64D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although soil moisture has declined sharply.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16356778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28C23EBC" w:rsidR="009F6770" w:rsidRPr="00D50CBC" w:rsidRDefault="00D50CBC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D50CBC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Rēzekne</w:t>
                      </w:r>
                      <w:proofErr w:type="spellEnd"/>
                      <w:r w:rsidRPr="00D50CBC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combines high tertiary educational attainment and good access to primary education with comparatively low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29%, above the Latvian median of 23%. Primary education travel time is 2.7 minutes, below the Latvian median of 5 minutes</w:t>
                      </w:r>
                      <w:r w:rsidR="00316C2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, while travel time to healthcare services is </w:t>
                      </w:r>
                      <w:r w:rsidR="00F44CC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4.5 minu</w:t>
                      </w:r>
                      <w:r w:rsidR="00532F6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tes, well below the EU benchmark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PM2.5 exposure is 9 µg/m³, below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06EAF900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Rēzekne combines strong fixed broadband with favourable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151 Mbps, above the Latvian</w:t>
                      </w:r>
                      <w:r w:rsidR="00532F6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(78 Mbps) and EU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</w:t>
                      </w:r>
                      <w:r w:rsidR="00532F6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(136 Mbps)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median</w:t>
                      </w:r>
                      <w:r w:rsidR="00532F6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s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Paved roads represent 87% of the network, above the Latvian median of 59%. Cycleway density is 0.58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39C678CA" w:rsidR="009F6770" w:rsidRPr="00B57000" w:rsidRDefault="00B57000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B57000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Rēzekne</w:t>
                      </w:r>
                      <w:proofErr w:type="spellEnd"/>
                      <w:r w:rsidRPr="00B57000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combines a near-fully renewable electricity mix with comparatively low tree cover, limited forest expansion and limited protected land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99% of electricity generation, </w:t>
                      </w:r>
                      <w:r w:rsidR="00EF14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slightly 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below the Latvian median of 100%</w:t>
                      </w:r>
                      <w:r w:rsidR="00EF14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but well above the EU median (</w:t>
                      </w:r>
                      <w:r w:rsidR="00822B4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39%)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Tree cover reaches 61% of land, below the Latvian median of 77%, and has grown by 7% since 2000, below the Latvian median of 25%. Protected areas cover 0%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spellStart"/>
      <w:r w:rsidR="007D1AFE">
        <w:rPr>
          <w:sz w:val="24"/>
          <w:szCs w:val="28"/>
        </w:rPr>
        <w:t>Rēzekne</w:t>
      </w:r>
      <w:proofErr w:type="spellEnd"/>
      <w:r w:rsidR="007D1AFE">
        <w:rPr>
          <w:sz w:val="24"/>
          <w:szCs w:val="28"/>
        </w:rPr>
        <w:t xml:space="preserve"> State City</w:t>
      </w:r>
    </w:p>
    <w:p w14:paraId="154BFAEF" w14:textId="60301D8D" w:rsidR="00E92600" w:rsidRPr="00F97105" w:rsidRDefault="00F5197D" w:rsidP="00F97105">
      <w:pPr>
        <w:pStyle w:val="Para0"/>
        <w:spacing w:before="360"/>
      </w:pPr>
      <w:r>
        <w:rPr>
          <w:noProof/>
        </w:rPr>
        <w:drawing>
          <wp:inline distT="0" distB="0" distL="0" distR="0" wp14:anchorId="40691FD0" wp14:editId="1BF63BF7">
            <wp:extent cx="3060000" cy="2135419"/>
            <wp:effectExtent l="0" t="0" r="0" b="0"/>
            <wp:docPr id="1334153961" name="Rēzek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Rēzekn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280B70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280B70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29 772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26 178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1 515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-3.4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area change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AD621" w14:textId="77777777" w:rsidR="00946E5F" w:rsidRDefault="00946E5F" w:rsidP="00CC3749"/>
  </w:endnote>
  <w:endnote w:type="continuationSeparator" w:id="0">
    <w:p w14:paraId="1FEE7995" w14:textId="77777777" w:rsidR="00946E5F" w:rsidRPr="00CF4424" w:rsidRDefault="00946E5F" w:rsidP="00CF4424">
      <w:pPr>
        <w:pStyle w:val="Footer"/>
        <w:jc w:val="both"/>
      </w:pPr>
    </w:p>
  </w:endnote>
  <w:endnote w:type="continuationNotice" w:id="1">
    <w:p w14:paraId="15CC71B4" w14:textId="77777777" w:rsidR="00946E5F" w:rsidRDefault="00946E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66FE4" w14:textId="77777777" w:rsidR="00946E5F" w:rsidRDefault="00946E5F" w:rsidP="00CC3749">
      <w:r>
        <w:separator/>
      </w:r>
    </w:p>
  </w:footnote>
  <w:footnote w:type="continuationSeparator" w:id="0">
    <w:p w14:paraId="0CD1B8C4" w14:textId="77777777" w:rsidR="00946E5F" w:rsidRDefault="00946E5F" w:rsidP="00CC3749">
      <w:r>
        <w:continuationSeparator/>
      </w:r>
    </w:p>
  </w:footnote>
  <w:footnote w:type="continuationNotice" w:id="1">
    <w:p w14:paraId="688E04FF" w14:textId="77777777" w:rsidR="00946E5F" w:rsidRDefault="00946E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280B7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280B7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957E60">
          <w:rPr>
            <w:rStyle w:val="HeaderTitle"/>
          </w:rPr>
          <w:t>::</w:t>
        </w:r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0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0B7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4D9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6C25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2B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994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6D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0F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683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B45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545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6E5F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32D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000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52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DC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C6C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0CBC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4F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CD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549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E662119C-5B2E-4705-9340-967404AC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302DC2-48F5-49EA-AA31-0BE07D3223E3}"/>
</file>

<file path=customXml/itemProps3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4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ONE%20Author%20ODPub.dotx</Template>
  <TotalTime>164</TotalTime>
  <Pages>1</Pages>
  <Words>241</Words>
  <Characters>1379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100</cp:revision>
  <dcterms:created xsi:type="dcterms:W3CDTF">2025-11-27T15:04:00Z</dcterms:created>
  <dcterms:modified xsi:type="dcterms:W3CDTF">2026-07-27T14:33:00Z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