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08DF77B3" w:rsidR="00E92600" w:rsidRPr="00457A28" w:rsidRDefault="007D1AF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sz w:val="24"/>
          <w:szCs w:val="28"/>
        </w:rPr>
        <w:t>Smiltene Municipality</w:t>
      </w:r>
    </w:p>
    <w:p w14:paraId="154BFAEF" w14:textId="344A5717" w:rsidR="00E92600" w:rsidRPr="00F97105" w:rsidRDefault="00F5197D" w:rsidP="00F97105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14C329D1">
                <wp:simplePos x="0" y="0"/>
                <wp:positionH relativeFrom="margin">
                  <wp:align>right</wp:align>
                </wp:positionH>
                <wp:positionV relativeFrom="paragraph">
                  <wp:posOffset>51753</wp:posOffset>
                </wp:positionV>
                <wp:extent cx="2691765" cy="8591550"/>
                <wp:effectExtent l="0" t="0" r="0" b="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59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1CAAD047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Smiltene combines comparatively high output with mixed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$26 504, above the Latvian median of $22 838. Employment is 55%, above the Latvian median of 52%. The enterprise creation rate, based on the most recent three years available, is 0.62%, below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5EC90A2E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strong visitor demand with limited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1 459 per 1 000 inhabitants, above the Latvian median of 1 098. Foreign tourists account for 20% of stays, below the Latvian median of 27%. Enterprise creation in arts and recreation, based on the most recent three years available, is -0.91%, below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6336CBF7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Smiltene combines low flood exposure with elevated house-price pressures.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1.8% of built-up area (100-year return period), below the Latvian median of 8%. The house price index is 143 (2021=100), above the Latvian median of 136. Yearly HPI change is 16%, above the Latvian median of 6%. Land burned is 0%, equal to the Latvian median.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68D0919" w14:textId="4D395054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14:paraId="6BA2A799" w14:textId="49170150" w:rsidR="009F6770" w:rsidRPr="005A0F42" w:rsidRDefault="005A0F42" w:rsidP="00E11B09">
                            <w:pPr>
                              <w:spacing w:after="180"/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5A0F42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Smiltene combines low tertiary educational attainment with longer travel times to primary education and comparatively low air pollution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21%, below the Latvian median of 23%. Primary education travel time is 6 minutes, above the Latvian median of 5 minutes. PM2.5 exposure is 9 µg/m³, below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689D7C79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Smiltene combines limited fixed broadband with gaps in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52 Mbps, below the Latvian median of 78 Mbps. Paved roads represent 45% of the network, below the Latvian median of 59%. Cycleway density is 0.005 km/km², below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62995806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Smiltene has extensive renewable-energy and forest assets, alongside limited protected land.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100% of electricity generation, equal to the Latvian median. Tree cover reaches 85% of land, above the Latvian median of 77%, and has grown by 28% since 2000, above the Latvian median of 25%. Protected areas cover 7% of land, below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0.75pt;margin-top:4.1pt;width:211.95pt;height:676.5pt;z-index:251658255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1CAAD047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Smiltene combines comparatively high output with mixed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$26 504, above the Latvian median of $22 838. Employment is 55%, above the Latvian median of 52%. The enterprise creation rate, based on the most recent three years available, is 0.62%, below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5EC90A2E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strong visitor demand with limited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1 459 per 1 000 inhabitants, above the Latvian median of 1 098. Foreign tourists account for 20% of stays, below the Latvian median of 27%. Enterprise creation in arts and recreation, based on the most recent three years available, is -0.91%, below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6336CBF7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Smiltene combines low flood exposure with elevated house-price pressures.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1.8% of built-up area (100-year return period), below the Latvian median of 8%. The house price index is 143 (2021=100), above the Latvian median of 136. Yearly HPI change is 16%, above the Latvian median of 6%. Land burned is 0%, equal to the Latvian median.</w:t>
                      </w:r>
                      <w:r w:rsidR="009F6770" w:rsidRPr="007F14F9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68D0919" w14:textId="4D395054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14:paraId="6BA2A799" w14:textId="49170150" w:rsidR="009F6770" w:rsidRPr="005A0F42" w:rsidRDefault="005A0F42" w:rsidP="00E11B09">
                      <w:pPr>
                        <w:spacing w:after="180"/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5A0F42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>Smiltene combines low tertiary educational attainment with longer travel times to primary education and comparatively low air pollution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21%, below the Latvian median of 23%. Primary education travel time is 6 minutes, above the Latvian median of 5 minutes. PM2.5 exposure is 9 µg/m³, below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689D7C79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Smiltene combines limited fixed broadband with gaps in road surfacing and cycleway provision.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52 Mbps, below the Latvian median of 78 Mbps. Paved roads represent 45% of the network, below the Latvian median of 59%. Cycleway density is 0.005 km/km², below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62995806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Smiltene has extensive renewable-energy and forest assets, alongside limited protected land.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100% of electricity generation, equal to the Latvian median. Tree cover reaches 85% of land, above the Latvian median of 77%, and has grown by 28% since 2000, above the Latvian median of 25%. Protected areas cover 7% of land, below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FAD3E03" wp14:editId="1430DAF3">
            <wp:extent cx="3060000" cy="2135419"/>
            <wp:effectExtent l="0" t="0" r="0" b="0"/>
            <wp:docPr id="1334153961" name="Smiltene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Smiltene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26 504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23 305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Inn. &amp; Entrep.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0.62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1 459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-0.91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area change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CD97E" w14:textId="77777777" w:rsidR="004A735C" w:rsidRDefault="004A735C" w:rsidP="00CC3749"/>
  </w:endnote>
  <w:endnote w:type="continuationSeparator" w:id="0">
    <w:p w14:paraId="65668587" w14:textId="77777777" w:rsidR="004A735C" w:rsidRPr="00CF4424" w:rsidRDefault="004A735C" w:rsidP="00CF4424">
      <w:pPr>
        <w:pStyle w:val="Footer"/>
        <w:jc w:val="both"/>
      </w:pPr>
    </w:p>
  </w:endnote>
  <w:endnote w:type="continuationNotice" w:id="1">
    <w:p w14:paraId="6C46EDD1" w14:textId="77777777" w:rsidR="004A735C" w:rsidRDefault="004A73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DB810" w14:textId="77777777" w:rsidR="004A735C" w:rsidRDefault="004A735C" w:rsidP="00CC3749">
      <w:r>
        <w:separator/>
      </w:r>
    </w:p>
  </w:footnote>
  <w:footnote w:type="continuationSeparator" w:id="0">
    <w:p w14:paraId="1DA541D4" w14:textId="77777777" w:rsidR="004A735C" w:rsidRDefault="004A735C" w:rsidP="00CC3749">
      <w:r>
        <w:continuationSeparator/>
      </w:r>
    </w:p>
  </w:footnote>
  <w:footnote w:type="continuationNotice" w:id="1">
    <w:p w14:paraId="5AF6D2E4" w14:textId="77777777" w:rsidR="004A735C" w:rsidRDefault="004A73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000000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000000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957E60">
          <w:rPr>
            <w:rStyle w:val="HeaderTitle"/>
          </w:rPr>
          <w:t>::</w:t>
        </w:r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B76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35C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0F4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89D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Office2016\Workgroup%20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Props1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customXml/itemProps3.xml><?xml version="1.0" encoding="utf-8"?>
<ds:datastoreItem xmlns:ds="http://schemas.openxmlformats.org/officeDocument/2006/customXml" ds:itemID="{8692402B-9B46-4935-990B-DA94198F0B71}"/>
</file>

<file path=customXml/itemProps4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158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1630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MILIKOWSKY Candela, CFE/RDG</cp:lastModifiedBy>
  <cp:revision>91</cp:revision>
  <dcterms:created xsi:type="dcterms:W3CDTF">2025-11-27T15:04:00Z</dcterms:created>
  <dcterms:modified xsi:type="dcterms:W3CDTF">2026-07-27T09:50:00Z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