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Valka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11A159BE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56297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6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Valka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$15 057, below the Latvian median of $22 838. Employment is 47%, below the Latvian median of 52%. The enterprise creation rate, based on the most recent three years available, is -1.0%,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476 per 1 000 inhabitants, below the Latvian median of 1 098. Foreign tourists account for 42% of stays, above the Latvian median of 27%. Enterprise creation in arts and recreation, based on the most recent three years available, is -0.06%,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2AA1AF06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Valka combines high flood exposure with mixed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10% of built-up area (100-year return period), above the Latvian median of 8%. The house price index is 171 (2021=100), above the Latvian median of 136. Yearly HPI change is -2.5%, below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060644C2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75B49D66" w:rsidR="009F6770" w:rsidRPr="00716CEE" w:rsidRDefault="00716CEE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16CEE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Valka combines low tertiary educational attainment, good access to primary education and comparatively low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4.7 minutes, below the Latvian median of 5 minutes. 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Valka combines limited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65 Mbps, below the Latvian median of 78 Mbps. Paved roads represent 63% of the network, above the Latvian median of 59%. Cycleway density is 0.005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60338F5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Valka has extensive renewable-energy and forest assets, alongside broad land protection.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median. Tree cover reaches 87% of land, above the Latvian median of 77%, and has grown by 26% since 2000, above the Latvian median of 25%. Protected areas cover 63%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74.2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Valka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$15 057, below the Latvian median of $22 838. Employment is 47%, below the Latvian median of 52%. The enterprise creation rate, based on the most recent three years available, is -1.0%,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476 per 1 000 inhabitants, below the Latvian median of 1 098. Foreign tourists account for 42% of stays, above the Latvian median of 27%. Enterprise creation in arts and recreation, based on the most recent three years available, is -0.06%,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2AA1AF06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Valka combines high flood exposure with mixed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10% of built-up area (100-year return period), above the Latvian median of 8%. The house price index is 171 (2021=100), above the Latvian median of 136. Yearly HPI change is -2.5%, below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060644C2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75B49D66" w:rsidR="009F6770" w:rsidRPr="00716CEE" w:rsidRDefault="00716CEE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716CEE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Valka combines low tertiary educational attainment, good access to primary education and comparatively low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4.7 minutes, below the Latvian median of 5 minutes. 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Valka combines limited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65 Mbps, below the Latvian median of 78 Mbps. Paved roads represent 63% of the network, above the Latvian median of 59%. Cycleway density is 0.005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60338F5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Valka has extensive renewable-energy and forest assets, alongside broad land protection.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median. Tree cover reaches 87% of land, above the Latvian median of 77%, and has grown by 26% since 2000, above the Latvian median of 25%. Protected areas cover 63%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0609140" wp14:editId="33B10EE1">
            <wp:extent cx="3060000" cy="2135419"/>
            <wp:effectExtent l="0" t="0" r="0" b="0"/>
            <wp:docPr id="1334153961" name="Valk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Valk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15 057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13 240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8A214" w14:textId="77777777" w:rsidR="00395E06" w:rsidRDefault="00395E06" w:rsidP="00CC3749"/>
  </w:endnote>
  <w:endnote w:type="continuationSeparator" w:id="0">
    <w:p w14:paraId="1E6479DD" w14:textId="77777777" w:rsidR="00395E06" w:rsidRPr="00CF4424" w:rsidRDefault="00395E06" w:rsidP="00CF4424">
      <w:pPr>
        <w:pStyle w:val="Footer"/>
        <w:jc w:val="both"/>
      </w:pPr>
    </w:p>
  </w:endnote>
  <w:endnote w:type="continuationNotice" w:id="1">
    <w:p w14:paraId="191877FF" w14:textId="77777777" w:rsidR="00395E06" w:rsidRDefault="00395E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B3600" w14:textId="77777777" w:rsidR="00395E06" w:rsidRDefault="00395E06" w:rsidP="00CC3749">
      <w:r>
        <w:separator/>
      </w:r>
    </w:p>
  </w:footnote>
  <w:footnote w:type="continuationSeparator" w:id="0">
    <w:p w14:paraId="391C7585" w14:textId="77777777" w:rsidR="00395E06" w:rsidRDefault="00395E06" w:rsidP="00CC3749">
      <w:r>
        <w:continuationSeparator/>
      </w:r>
    </w:p>
  </w:footnote>
  <w:footnote w:type="continuationNotice" w:id="1">
    <w:p w14:paraId="747082B9" w14:textId="77777777" w:rsidR="00395E06" w:rsidRDefault="00395E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5E06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321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6CEE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4FCD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64D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20F639CB-612F-4E24-B638-AA6F7A211DE7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1628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93</cp:revision>
  <dcterms:created xsi:type="dcterms:W3CDTF">2025-11-27T15:04:00Z</dcterms:created>
  <dcterms:modified xsi:type="dcterms:W3CDTF">2026-07-27T09:57:00Z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